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0855C1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855C1" w:rsidRPr="000855C1" w:rsidRDefault="008D329F" w:rsidP="000855C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FB1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0855C1" w:rsidRPr="000855C1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ΣΑΚΕ-2</w:t>
            </w:r>
          </w:p>
          <w:p w:rsidR="008D329F" w:rsidRPr="008D329F" w:rsidRDefault="00FB1F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FB1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Γνήσιο </w:t>
            </w:r>
            <w:proofErr w:type="spellStart"/>
            <w:r w:rsidRPr="00FB1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Toner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FB1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FB1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Laser</w:t>
            </w:r>
            <w:proofErr w:type="spellEnd"/>
            <w:r w:rsidRPr="00FB1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Εκτυπωτή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FB1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Μαύρο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FB1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10000 Σελίδων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B1F84" w:rsidRPr="00FB1F84" w:rsidRDefault="00FB1F84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Χρώμα: Μαύρο</w:t>
            </w:r>
          </w:p>
          <w:p w:rsidR="008D329F" w:rsidRPr="00FB1F84" w:rsidRDefault="008D329F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B1F84" w:rsidRPr="00FB1F84" w:rsidRDefault="00FB1F84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Είδος: </w:t>
            </w:r>
            <w:proofErr w:type="spellStart"/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Toner</w:t>
            </w:r>
            <w:proofErr w:type="spellEnd"/>
          </w:p>
          <w:p w:rsidR="008D329F" w:rsidRPr="00FB1F84" w:rsidRDefault="008D329F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B1F84" w:rsidRPr="00FB1F84" w:rsidRDefault="00FB1F84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Μέγιστος αριθμός εκτύπωσης:</w:t>
            </w:r>
          </w:p>
          <w:p w:rsidR="00FB1F84" w:rsidRPr="00FB1F84" w:rsidRDefault="00FB1F84" w:rsidP="00FB1F84">
            <w:pPr>
              <w:suppressAutoHyphens w:val="0"/>
              <w:spacing w:after="0"/>
              <w:ind w:left="72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10000 Σελίδες</w:t>
            </w:r>
          </w:p>
          <w:p w:rsidR="008D329F" w:rsidRPr="00FB1F84" w:rsidRDefault="008D329F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FB1F84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Τύπος: </w:t>
            </w:r>
            <w:r w:rsidRPr="00FB1F84">
              <w:rPr>
                <w:rFonts w:ascii="Tahoma" w:hAnsi="Tahoma" w:cs="Tahoma"/>
                <w:sz w:val="18"/>
                <w:szCs w:val="18"/>
              </w:rPr>
              <w:t xml:space="preserve">TK-1270 Black </w:t>
            </w:r>
            <w:r w:rsidRPr="00FB1F84">
              <w:rPr>
                <w:rFonts w:ascii="Tahoma" w:hAnsi="Tahoma" w:cs="Tahoma"/>
                <w:sz w:val="18"/>
                <w:szCs w:val="18"/>
                <w:lang w:val="el-GR"/>
              </w:rPr>
              <w:t>(</w:t>
            </w:r>
            <w:r w:rsidRPr="00FB1F84">
              <w:rPr>
                <w:rFonts w:ascii="Tahoma" w:hAnsi="Tahoma" w:cs="Tahoma"/>
                <w:sz w:val="18"/>
                <w:szCs w:val="18"/>
              </w:rPr>
              <w:t>1T0C140NL0</w:t>
            </w:r>
            <w:r w:rsidRPr="00FB1F84">
              <w:rPr>
                <w:rFonts w:ascii="Tahoma" w:hAnsi="Tahoma" w:cs="Tahoma"/>
                <w:sz w:val="18"/>
                <w:szCs w:val="18"/>
                <w:lang w:val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12FCD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12FCD" w:rsidRPr="008D329F" w:rsidRDefault="00812F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12FCD" w:rsidRPr="00FB1F84" w:rsidRDefault="00812FCD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Γνήσιο: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12FCD" w:rsidRPr="00812FCD" w:rsidRDefault="00812F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812FCD" w:rsidRPr="008D329F" w:rsidRDefault="00812F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812FCD" w:rsidRPr="008D329F" w:rsidRDefault="00812FCD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12FC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FB1F8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B191C" w:rsidRPr="004B191C" w:rsidTr="004948A2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B191C" w:rsidRPr="004B191C" w:rsidRDefault="004B191C" w:rsidP="004B191C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B191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: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ΣΑΚΕ-3</w:t>
            </w:r>
          </w:p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076A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Γνήσιο </w:t>
            </w:r>
            <w:proofErr w:type="spellStart"/>
            <w:r w:rsidRPr="004076A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Toner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4076A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4076A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Laser</w:t>
            </w:r>
            <w:proofErr w:type="spellEnd"/>
            <w:r w:rsidRPr="004076A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Εκτυπωτή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4076A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Μαύρο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4076A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High </w:t>
            </w:r>
            <w:proofErr w:type="spellStart"/>
            <w:r w:rsidRPr="004076A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Capacity</w:t>
            </w:r>
            <w:proofErr w:type="spellEnd"/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4076A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6000 Σελίδων</w:t>
            </w:r>
          </w:p>
        </w:tc>
      </w:tr>
      <w:tr w:rsidR="004B191C" w:rsidRPr="008D329F" w:rsidTr="004948A2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B191C" w:rsidRPr="008D329F" w:rsidTr="004948A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B191C" w:rsidRPr="008D329F" w:rsidTr="004948A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B191C" w:rsidRPr="008D329F" w:rsidTr="004948A2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B191C" w:rsidRPr="00FB1F84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Χρώμα: Μαύρο</w:t>
            </w:r>
          </w:p>
          <w:p w:rsidR="004B191C" w:rsidRPr="00FB1F84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B191C" w:rsidRPr="008D329F" w:rsidTr="004948A2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B191C" w:rsidRPr="00FB1F84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Είδος: </w:t>
            </w:r>
            <w:proofErr w:type="spellStart"/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Toner</w:t>
            </w:r>
            <w:proofErr w:type="spellEnd"/>
          </w:p>
          <w:p w:rsidR="004B191C" w:rsidRPr="00FB1F84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B191C" w:rsidRPr="008D329F" w:rsidTr="004948A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B191C" w:rsidRPr="00FB1F84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Μέγιστος αριθμός εκτύπωσης:</w:t>
            </w:r>
          </w:p>
          <w:p w:rsidR="004B191C" w:rsidRPr="00FB1F84" w:rsidRDefault="004B191C" w:rsidP="004948A2">
            <w:pPr>
              <w:suppressAutoHyphens w:val="0"/>
              <w:spacing w:after="0"/>
              <w:ind w:left="72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</w:t>
            </w: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000 Σελίδες</w:t>
            </w:r>
          </w:p>
          <w:p w:rsidR="004B191C" w:rsidRPr="00FB1F84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B191C" w:rsidRPr="008D329F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B191C" w:rsidRPr="00FB1F84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Τύπος: </w:t>
            </w:r>
            <w:r w:rsidRPr="004076A6">
              <w:rPr>
                <w:rFonts w:ascii="Tahoma" w:hAnsi="Tahoma" w:cs="Tahoma"/>
                <w:sz w:val="18"/>
                <w:szCs w:val="18"/>
              </w:rPr>
              <w:t>006R04404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B191C" w:rsidRPr="008D329F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B191C" w:rsidRPr="00FB1F84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Γνήσιο: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B191C" w:rsidRPr="0059037E" w:rsidRDefault="004B191C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B191C" w:rsidRPr="008D329F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B191C" w:rsidRPr="008D329F" w:rsidRDefault="004B191C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Default="008D329F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F7B82" w:rsidRPr="0040195C" w:rsidTr="004948A2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F7B82" w:rsidRPr="00AF7B82" w:rsidRDefault="00AF7B82" w:rsidP="00AF7B8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AF7B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AF7B82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:</w:t>
            </w:r>
            <w:r w:rsidRPr="00AF7B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ΣΑΚΕ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-4</w:t>
            </w:r>
          </w:p>
          <w:p w:rsidR="00AF7B82" w:rsidRPr="00AF7B82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180A0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Γνήσιο</w:t>
            </w:r>
            <w:r w:rsidRPr="00AF7B82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Drum, Laser </w:t>
            </w:r>
            <w:r w:rsidRPr="00180A0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AF7B82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, </w:t>
            </w:r>
            <w:r w:rsidRPr="00180A0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Μαύρο</w:t>
            </w:r>
            <w:r w:rsidRPr="00AF7B82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, 12000 </w:t>
            </w:r>
            <w:r w:rsidRPr="00180A0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Σελίδων</w:t>
            </w:r>
          </w:p>
        </w:tc>
      </w:tr>
      <w:tr w:rsidR="00AF7B82" w:rsidRPr="008D329F" w:rsidTr="004948A2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F7B82" w:rsidRPr="008D329F" w:rsidTr="004948A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F7B82" w:rsidRPr="008D329F" w:rsidTr="004948A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F7B82" w:rsidRPr="008D329F" w:rsidTr="004948A2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F7B82" w:rsidRPr="00FB1F84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Χρώμα: Μαύρο</w:t>
            </w:r>
          </w:p>
          <w:p w:rsidR="00AF7B82" w:rsidRPr="00FB1F84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F7B82" w:rsidRPr="008D329F" w:rsidTr="004948A2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F7B82" w:rsidRPr="00FB1F84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Είδος:</w:t>
            </w:r>
            <w:r>
              <w:t xml:space="preserve"> </w:t>
            </w:r>
            <w:proofErr w:type="spellStart"/>
            <w:r w:rsidRPr="00180A0E">
              <w:rPr>
                <w:rFonts w:ascii="Tahoma" w:hAnsi="Tahoma" w:cs="Tahoma"/>
                <w:sz w:val="18"/>
                <w:szCs w:val="18"/>
                <w:lang w:val="el-GR" w:eastAsia="el-GR"/>
              </w:rPr>
              <w:t>Drum</w:t>
            </w:r>
            <w:proofErr w:type="spellEnd"/>
          </w:p>
          <w:p w:rsidR="00AF7B82" w:rsidRPr="00FB1F84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F7B82" w:rsidRPr="008D329F" w:rsidTr="004948A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F7B82" w:rsidRPr="00FB1F84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Μέγιστος αριθμός εκτύπωσης:</w:t>
            </w:r>
          </w:p>
          <w:p w:rsidR="00AF7B82" w:rsidRPr="00FB1F84" w:rsidRDefault="00AF7B82" w:rsidP="004948A2">
            <w:pPr>
              <w:suppressAutoHyphens w:val="0"/>
              <w:spacing w:after="0"/>
              <w:ind w:left="72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000 Σελίδες</w:t>
            </w:r>
          </w:p>
          <w:p w:rsidR="00AF7B82" w:rsidRPr="00FB1F84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F7B82" w:rsidRPr="008D329F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F7B82" w:rsidRPr="00FB1F84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Τύπος: </w:t>
            </w:r>
            <w:r w:rsidRPr="00180A0E">
              <w:rPr>
                <w:rFonts w:ascii="Tahoma" w:hAnsi="Tahoma" w:cs="Tahoma"/>
                <w:sz w:val="18"/>
                <w:szCs w:val="18"/>
              </w:rPr>
              <w:t>013R00691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F7B82" w:rsidRPr="008D329F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F7B82" w:rsidRPr="00FB1F84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Γνήσιο: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AF7B82" w:rsidRPr="0040195C" w:rsidRDefault="00AF7B82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F7B82" w:rsidRPr="008D329F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F7B82" w:rsidRPr="008D329F" w:rsidRDefault="00AF7B82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F7B82" w:rsidRDefault="00AF7B82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67270" w:rsidRPr="0008070C" w:rsidTr="004948A2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67270" w:rsidRPr="00AF7B82" w:rsidRDefault="00D67270" w:rsidP="00D672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AF7B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AF7B82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:</w:t>
            </w:r>
            <w:r w:rsidRPr="00AF7B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ΣΑΚΕ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-5</w:t>
            </w:r>
          </w:p>
          <w:p w:rsidR="00D67270" w:rsidRPr="00D67270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Γνήσιο</w:t>
            </w:r>
            <w:r w:rsidRPr="00D67270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Toner, Laser </w:t>
            </w:r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D67270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, </w:t>
            </w:r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Μαύρο</w:t>
            </w:r>
            <w:r w:rsidRPr="00D67270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, 3000 </w:t>
            </w:r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Σελίδων</w:t>
            </w:r>
          </w:p>
        </w:tc>
      </w:tr>
      <w:tr w:rsidR="00D67270" w:rsidRPr="008D329F" w:rsidTr="004948A2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67270" w:rsidRPr="008D329F" w:rsidTr="004948A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67270" w:rsidRPr="008D329F" w:rsidTr="004948A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67270" w:rsidRPr="008D329F" w:rsidTr="004948A2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7270" w:rsidRPr="00FB1F84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Χρώμα: Μαύρο</w:t>
            </w:r>
          </w:p>
          <w:p w:rsidR="00D67270" w:rsidRPr="00FB1F84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67270" w:rsidRPr="008D329F" w:rsidTr="004948A2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7270" w:rsidRPr="001A11D8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Είδος:</w:t>
            </w:r>
            <w: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Toner</w:t>
            </w:r>
          </w:p>
          <w:p w:rsidR="00D67270" w:rsidRPr="00FB1F84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67270" w:rsidRPr="008D329F" w:rsidTr="004948A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7270" w:rsidRPr="00FB1F84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Μέγιστος αριθμός εκτύπωσης:</w:t>
            </w:r>
          </w:p>
          <w:p w:rsidR="00D67270" w:rsidRPr="00FB1F84" w:rsidRDefault="00D67270" w:rsidP="004948A2">
            <w:pPr>
              <w:suppressAutoHyphens w:val="0"/>
              <w:spacing w:after="0"/>
              <w:ind w:left="72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000 Σελίδες</w:t>
            </w:r>
          </w:p>
          <w:p w:rsidR="00D67270" w:rsidRPr="00FB1F84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67270" w:rsidRPr="008D329F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7270" w:rsidRPr="00FB1F84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Τύπος: </w:t>
            </w:r>
            <w:r w:rsidRPr="001A11D8">
              <w:rPr>
                <w:rFonts w:ascii="Tahoma" w:hAnsi="Tahoma" w:cs="Tahoma"/>
                <w:sz w:val="18"/>
                <w:szCs w:val="18"/>
              </w:rPr>
              <w:t>TN-2510XL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67270" w:rsidRPr="008D329F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7270" w:rsidRPr="00FB1F84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Γνήσιο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67270" w:rsidRPr="008D329F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F7B82" w:rsidRDefault="00AF7B82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67270" w:rsidRPr="005314A5" w:rsidTr="004948A2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67270" w:rsidRPr="00D67270" w:rsidRDefault="00D67270" w:rsidP="00D6727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D672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D67270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:</w:t>
            </w:r>
            <w:r w:rsidRPr="00D672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ΣΑΚΕ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-6</w:t>
            </w:r>
            <w:bookmarkStart w:id="0" w:name="_GoBack"/>
            <w:bookmarkEnd w:id="0"/>
          </w:p>
          <w:p w:rsidR="00D67270" w:rsidRPr="00D67270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3205D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Γνήσιο</w:t>
            </w:r>
            <w:r w:rsidRPr="00D67270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Drum, Laser </w:t>
            </w:r>
            <w:r w:rsidRPr="003205D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D67270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, </w:t>
            </w:r>
            <w:r w:rsidRPr="003205D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Μαύρο</w:t>
            </w:r>
            <w:r w:rsidRPr="00D67270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, 15000 </w:t>
            </w:r>
            <w:r w:rsidRPr="003205D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Σελίδων</w:t>
            </w:r>
          </w:p>
        </w:tc>
      </w:tr>
      <w:tr w:rsidR="00D67270" w:rsidRPr="008D329F" w:rsidTr="004948A2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67270" w:rsidRPr="008D329F" w:rsidTr="004948A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67270" w:rsidRPr="008D329F" w:rsidTr="004948A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67270" w:rsidRPr="008D329F" w:rsidTr="004948A2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7270" w:rsidRPr="00FB1F84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Χρώμα: Μαύρο</w:t>
            </w:r>
          </w:p>
          <w:p w:rsidR="00D67270" w:rsidRPr="00FB1F84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67270" w:rsidRPr="008D329F" w:rsidTr="004948A2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7270" w:rsidRPr="001A11D8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Είδος:</w:t>
            </w:r>
            <w: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Drum</w:t>
            </w:r>
          </w:p>
          <w:p w:rsidR="00D67270" w:rsidRPr="00FB1F84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67270" w:rsidRPr="008D329F" w:rsidTr="004948A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7270" w:rsidRPr="00FB1F84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Μέγιστος αριθμός εκτύπωσης:</w:t>
            </w:r>
          </w:p>
          <w:p w:rsidR="00D67270" w:rsidRPr="00FB1F84" w:rsidRDefault="00D67270" w:rsidP="004948A2">
            <w:pPr>
              <w:suppressAutoHyphens w:val="0"/>
              <w:spacing w:after="0"/>
              <w:ind w:left="72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15</w:t>
            </w: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000 Σελίδες</w:t>
            </w:r>
          </w:p>
          <w:p w:rsidR="00D67270" w:rsidRPr="00FB1F84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67270" w:rsidRPr="008D329F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7270" w:rsidRPr="00FB1F84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Τύπος: </w:t>
            </w:r>
            <w:r w:rsidRPr="003205DA">
              <w:rPr>
                <w:rFonts w:ascii="Tahoma" w:hAnsi="Tahoma" w:cs="Tahoma"/>
                <w:sz w:val="18"/>
                <w:szCs w:val="18"/>
              </w:rPr>
              <w:t>DR-2510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67270" w:rsidRPr="008D329F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7270" w:rsidRPr="00FB1F84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8137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Γνήσιο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67270" w:rsidRPr="005314A5" w:rsidRDefault="00D67270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67270" w:rsidRPr="008D329F" w:rsidTr="004948A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67270" w:rsidRPr="008D329F" w:rsidRDefault="00D67270" w:rsidP="004948A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D67270" w:rsidRDefault="00D67270"/>
    <w:sectPr w:rsidR="00D6727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855C1"/>
    <w:rsid w:val="000E333F"/>
    <w:rsid w:val="00115F5C"/>
    <w:rsid w:val="0024151E"/>
    <w:rsid w:val="002C5B52"/>
    <w:rsid w:val="003B6039"/>
    <w:rsid w:val="004B191C"/>
    <w:rsid w:val="004B62D3"/>
    <w:rsid w:val="007C3968"/>
    <w:rsid w:val="00812FCD"/>
    <w:rsid w:val="008D329F"/>
    <w:rsid w:val="009A6F68"/>
    <w:rsid w:val="00AF7B82"/>
    <w:rsid w:val="00D43DFD"/>
    <w:rsid w:val="00D67270"/>
    <w:rsid w:val="00F14BB0"/>
    <w:rsid w:val="00F55C81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146FD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5E284E66</Template>
  <TotalTime>6</TotalTime>
  <Pages>2</Pages>
  <Words>286</Words>
  <Characters>1546</Characters>
  <Application>Microsoft Office Word</Application>
  <DocSecurity>0</DocSecurity>
  <Lines>12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VALIANATOU MARIA</cp:lastModifiedBy>
  <cp:revision>6</cp:revision>
  <dcterms:created xsi:type="dcterms:W3CDTF">2025-11-21T12:26:00Z</dcterms:created>
  <dcterms:modified xsi:type="dcterms:W3CDTF">2025-11-21T12:32:00Z</dcterms:modified>
</cp:coreProperties>
</file>